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5C0" w:rsidRPr="00AC60AC" w:rsidRDefault="006965C0" w:rsidP="006965C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60AC">
        <w:rPr>
          <w:rFonts w:ascii="Times New Roman" w:hAnsi="Times New Roman" w:cs="Times New Roman"/>
          <w:sz w:val="24"/>
          <w:szCs w:val="24"/>
          <w:u w:val="single"/>
        </w:rPr>
        <w:t>John MARBROWE</w:t>
      </w:r>
      <w:r w:rsidRPr="00AC60AC">
        <w:rPr>
          <w:rFonts w:ascii="Times New Roman" w:hAnsi="Times New Roman" w:cs="Times New Roman"/>
          <w:sz w:val="24"/>
          <w:szCs w:val="24"/>
        </w:rPr>
        <w:t xml:space="preserve">     (fl.1495)</w:t>
      </w:r>
    </w:p>
    <w:p w:rsidR="006965C0" w:rsidRPr="00AC60AC" w:rsidRDefault="006965C0" w:rsidP="006965C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60AC">
        <w:rPr>
          <w:rFonts w:ascii="Times New Roman" w:hAnsi="Times New Roman" w:cs="Times New Roman"/>
          <w:sz w:val="24"/>
          <w:szCs w:val="24"/>
        </w:rPr>
        <w:t>of Snargate, Kent.</w:t>
      </w:r>
    </w:p>
    <w:p w:rsidR="006965C0" w:rsidRPr="00AC60AC" w:rsidRDefault="006965C0" w:rsidP="006965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65C0" w:rsidRPr="00AC60AC" w:rsidRDefault="006965C0" w:rsidP="006965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65C0" w:rsidRPr="00AC60AC" w:rsidRDefault="006965C0" w:rsidP="006965C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60AC">
        <w:rPr>
          <w:rFonts w:ascii="Times New Roman" w:hAnsi="Times New Roman" w:cs="Times New Roman"/>
          <w:sz w:val="24"/>
          <w:szCs w:val="24"/>
        </w:rPr>
        <w:tab/>
        <w:t>1495</w:t>
      </w:r>
      <w:r w:rsidRPr="00AC60AC">
        <w:rPr>
          <w:rFonts w:ascii="Times New Roman" w:hAnsi="Times New Roman" w:cs="Times New Roman"/>
          <w:sz w:val="24"/>
          <w:szCs w:val="24"/>
        </w:rPr>
        <w:tab/>
        <w:t>He made his Will.  (Plomer p.317)</w:t>
      </w:r>
    </w:p>
    <w:p w:rsidR="006965C0" w:rsidRPr="00AC60AC" w:rsidRDefault="006965C0" w:rsidP="006965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65C0" w:rsidRPr="00AC60AC" w:rsidRDefault="006965C0" w:rsidP="006965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6965C0" w:rsidP="006965C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60AC">
        <w:rPr>
          <w:rFonts w:ascii="Times New Roman" w:hAnsi="Times New Roman" w:cs="Times New Roman"/>
          <w:sz w:val="24"/>
          <w:szCs w:val="24"/>
        </w:rPr>
        <w:t>1 October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5C0" w:rsidRDefault="006965C0" w:rsidP="00564E3C">
      <w:pPr>
        <w:spacing w:after="0" w:line="240" w:lineRule="auto"/>
      </w:pPr>
      <w:r>
        <w:separator/>
      </w:r>
    </w:p>
  </w:endnote>
  <w:endnote w:type="continuationSeparator" w:id="0">
    <w:p w:rsidR="006965C0" w:rsidRDefault="006965C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965C0">
      <w:rPr>
        <w:rFonts w:ascii="Times New Roman" w:hAnsi="Times New Roman" w:cs="Times New Roman"/>
        <w:noProof/>
        <w:sz w:val="24"/>
        <w:szCs w:val="24"/>
      </w:rPr>
      <w:t>25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5C0" w:rsidRDefault="006965C0" w:rsidP="00564E3C">
      <w:pPr>
        <w:spacing w:after="0" w:line="240" w:lineRule="auto"/>
      </w:pPr>
      <w:r>
        <w:separator/>
      </w:r>
    </w:p>
  </w:footnote>
  <w:footnote w:type="continuationSeparator" w:id="0">
    <w:p w:rsidR="006965C0" w:rsidRDefault="006965C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5C0"/>
    <w:rsid w:val="00372DC6"/>
    <w:rsid w:val="00564E3C"/>
    <w:rsid w:val="0064591D"/>
    <w:rsid w:val="006965C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EA434F-1A3E-4EA7-9BC9-20812F73A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2015-10-25T21:05:00Z</dcterms:created>
  <dcterms:modified xsi:type="dcterms:W3CDTF">2015-10-25T21:06:00Z</dcterms:modified>
</cp:coreProperties>
</file>